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2CA" w:rsidRPr="00F35DEC" w:rsidRDefault="000A22CA" w:rsidP="00C633E4">
      <w:pPr>
        <w:jc w:val="center"/>
        <w:rPr>
          <w:b/>
          <w:sz w:val="36"/>
          <w:szCs w:val="36"/>
        </w:rPr>
      </w:pPr>
      <w:r w:rsidRPr="00F35DEC">
        <w:rPr>
          <w:rFonts w:hint="eastAsia"/>
          <w:b/>
          <w:sz w:val="36"/>
          <w:szCs w:val="36"/>
        </w:rPr>
        <w:t>回眸百年辉煌</w:t>
      </w:r>
      <w:r w:rsidRPr="00F35DEC">
        <w:rPr>
          <w:b/>
          <w:sz w:val="36"/>
          <w:szCs w:val="36"/>
        </w:rPr>
        <w:t xml:space="preserve">  </w:t>
      </w:r>
      <w:r w:rsidRPr="00F35DEC">
        <w:rPr>
          <w:rFonts w:hint="eastAsia"/>
          <w:b/>
          <w:sz w:val="36"/>
          <w:szCs w:val="36"/>
        </w:rPr>
        <w:t>展望世纪华章</w:t>
      </w:r>
    </w:p>
    <w:p w:rsidR="000A22CA" w:rsidRPr="00FD6DD2" w:rsidRDefault="000A22CA" w:rsidP="00C633E4">
      <w:pPr>
        <w:jc w:val="center"/>
        <w:rPr>
          <w:b/>
          <w:sz w:val="24"/>
          <w:szCs w:val="24"/>
        </w:rPr>
      </w:pPr>
      <w:r w:rsidRPr="00FD6DD2">
        <w:rPr>
          <w:b/>
          <w:sz w:val="24"/>
          <w:szCs w:val="24"/>
        </w:rPr>
        <w:t>——</w:t>
      </w:r>
      <w:r w:rsidRPr="00FD6DD2">
        <w:rPr>
          <w:rFonts w:hint="eastAsia"/>
          <w:b/>
          <w:sz w:val="24"/>
          <w:szCs w:val="24"/>
        </w:rPr>
        <w:t>在上海海洋大学建校</w:t>
      </w:r>
      <w:r w:rsidRPr="00FD6DD2">
        <w:rPr>
          <w:b/>
          <w:sz w:val="24"/>
          <w:szCs w:val="24"/>
        </w:rPr>
        <w:t>100</w:t>
      </w:r>
      <w:r w:rsidRPr="00FD6DD2">
        <w:rPr>
          <w:rFonts w:hint="eastAsia"/>
          <w:b/>
          <w:sz w:val="24"/>
          <w:szCs w:val="24"/>
        </w:rPr>
        <w:t>周年校庆典礼</w:t>
      </w:r>
      <w:r>
        <w:rPr>
          <w:rFonts w:hint="eastAsia"/>
          <w:b/>
          <w:sz w:val="24"/>
          <w:szCs w:val="24"/>
        </w:rPr>
        <w:t>上</w:t>
      </w:r>
      <w:r w:rsidRPr="00FD6DD2">
        <w:rPr>
          <w:rFonts w:hint="eastAsia"/>
          <w:b/>
          <w:sz w:val="24"/>
          <w:szCs w:val="24"/>
        </w:rPr>
        <w:t>的讲话</w:t>
      </w:r>
    </w:p>
    <w:p w:rsidR="000A22CA" w:rsidRPr="00FD6DD2" w:rsidRDefault="000A22CA" w:rsidP="002B2E98">
      <w:pPr>
        <w:jc w:val="center"/>
        <w:rPr>
          <w:sz w:val="24"/>
          <w:szCs w:val="24"/>
        </w:rPr>
      </w:pPr>
      <w:r w:rsidRPr="00FD6DD2">
        <w:rPr>
          <w:rFonts w:hint="eastAsia"/>
          <w:b/>
          <w:sz w:val="24"/>
          <w:szCs w:val="24"/>
        </w:rPr>
        <w:t>校长</w:t>
      </w:r>
      <w:r w:rsidRPr="00FD6DD2">
        <w:rPr>
          <w:b/>
          <w:sz w:val="24"/>
          <w:szCs w:val="24"/>
        </w:rPr>
        <w:t xml:space="preserve">  </w:t>
      </w:r>
      <w:r w:rsidRPr="00FD6DD2">
        <w:rPr>
          <w:rFonts w:hint="eastAsia"/>
          <w:b/>
          <w:sz w:val="24"/>
          <w:szCs w:val="24"/>
        </w:rPr>
        <w:t>潘迎捷</w:t>
      </w:r>
    </w:p>
    <w:p w:rsidR="000A22CA" w:rsidRDefault="000A22CA"/>
    <w:p w:rsidR="000A22CA" w:rsidRDefault="000A22CA"/>
    <w:p w:rsidR="000A22CA" w:rsidRDefault="000A22CA" w:rsidP="00FD6DD2">
      <w:pPr>
        <w:rPr>
          <w:sz w:val="28"/>
          <w:szCs w:val="28"/>
        </w:rPr>
      </w:pPr>
      <w:r w:rsidRPr="00FD6DD2">
        <w:rPr>
          <w:rFonts w:hint="eastAsia"/>
          <w:sz w:val="28"/>
          <w:szCs w:val="28"/>
        </w:rPr>
        <w:t>尊敬的黄孟复副主席、尊敬的各位领导、各位来宾，亲爱的校友们，老师们、同学们：</w:t>
      </w:r>
    </w:p>
    <w:p w:rsidR="000A22CA" w:rsidRPr="00FD6DD2" w:rsidRDefault="000A22CA" w:rsidP="00FD6DD2">
      <w:pPr>
        <w:rPr>
          <w:sz w:val="28"/>
          <w:szCs w:val="28"/>
        </w:rPr>
      </w:pPr>
    </w:p>
    <w:p w:rsidR="000A22CA" w:rsidRPr="00FD6DD2" w:rsidRDefault="000A22CA" w:rsidP="00A8710C">
      <w:pPr>
        <w:ind w:firstLineChars="200" w:firstLine="31680"/>
        <w:rPr>
          <w:sz w:val="28"/>
          <w:szCs w:val="28"/>
        </w:rPr>
      </w:pPr>
      <w:r w:rsidRPr="00FD6DD2">
        <w:rPr>
          <w:rFonts w:hint="eastAsia"/>
          <w:sz w:val="28"/>
          <w:szCs w:val="28"/>
        </w:rPr>
        <w:t>今天是上海海洋大学百年历史中最值得纪念的一个日子。在全国上下喜迎十八大召开之际，我们迎来了学校的百年华诞。各级领导、海内外嘉宾和师生校友们共襄盛会，共同分享海大的百年辉煌与荣耀。我谨代表全校</w:t>
      </w:r>
      <w:r w:rsidRPr="00FD6DD2">
        <w:rPr>
          <w:sz w:val="28"/>
          <w:szCs w:val="28"/>
        </w:rPr>
        <w:t>16000</w:t>
      </w:r>
      <w:r w:rsidRPr="00FD6DD2">
        <w:rPr>
          <w:rFonts w:hint="eastAsia"/>
          <w:sz w:val="28"/>
          <w:szCs w:val="28"/>
        </w:rPr>
        <w:t>多名师生员工，向各位领导、各位嘉宾和</w:t>
      </w:r>
      <w:r>
        <w:rPr>
          <w:sz w:val="28"/>
          <w:szCs w:val="28"/>
        </w:rPr>
        <w:t>5</w:t>
      </w:r>
      <w:r w:rsidRPr="00FD6DD2">
        <w:rPr>
          <w:sz w:val="28"/>
          <w:szCs w:val="28"/>
        </w:rPr>
        <w:t>000</w:t>
      </w:r>
      <w:r w:rsidRPr="00FD6DD2">
        <w:rPr>
          <w:rFonts w:hint="eastAsia"/>
          <w:sz w:val="28"/>
          <w:szCs w:val="28"/>
        </w:rPr>
        <w:t>多名校友与朋友的到来表示最热烈的欢迎，向长期以来关心、支持和指导上海海洋大学发展的社会各界致以最衷心地感谢！</w:t>
      </w:r>
    </w:p>
    <w:p w:rsidR="000A22CA" w:rsidRPr="00FD6DD2" w:rsidRDefault="000A22CA" w:rsidP="00A8710C">
      <w:pPr>
        <w:ind w:firstLineChars="200" w:firstLine="31680"/>
        <w:rPr>
          <w:sz w:val="28"/>
          <w:szCs w:val="28"/>
        </w:rPr>
      </w:pPr>
      <w:r w:rsidRPr="00FD6DD2">
        <w:rPr>
          <w:rFonts w:hint="eastAsia"/>
          <w:sz w:val="28"/>
          <w:szCs w:val="28"/>
        </w:rPr>
        <w:t>一百年前的</w:t>
      </w:r>
      <w:r w:rsidRPr="00FD6DD2">
        <w:rPr>
          <w:sz w:val="28"/>
          <w:szCs w:val="28"/>
        </w:rPr>
        <w:t>1912</w:t>
      </w:r>
      <w:r w:rsidRPr="00FD6DD2">
        <w:rPr>
          <w:rFonts w:hint="eastAsia"/>
          <w:sz w:val="28"/>
          <w:szCs w:val="28"/>
        </w:rPr>
        <w:t>年，在中华民族危难之际，张謇、黄炎培等先辈为“护渔权，张海权”创建了</w:t>
      </w:r>
      <w:r w:rsidRPr="00AB66DD">
        <w:rPr>
          <w:rFonts w:hint="eastAsia"/>
          <w:sz w:val="28"/>
          <w:szCs w:val="28"/>
        </w:rPr>
        <w:t>江苏省立水产学校，学校创办人张謇“渔权即海权”的办学思想，</w:t>
      </w:r>
      <w:r w:rsidRPr="00FD6DD2">
        <w:rPr>
          <w:rFonts w:hint="eastAsia"/>
          <w:sz w:val="28"/>
          <w:szCs w:val="28"/>
        </w:rPr>
        <w:t>彰显了学校自创立之初就与民族复兴、国家发展同呼吸、共命运的志向。一百年风雨沧桑，一百年砥砺前行，海大人以“勤朴忠实”的校训精神创造了百年辉煌；一百年沐风栉雨，一百年自强不息，</w:t>
      </w:r>
      <w:r>
        <w:rPr>
          <w:rFonts w:hint="eastAsia"/>
          <w:sz w:val="28"/>
          <w:szCs w:val="28"/>
        </w:rPr>
        <w:t>在</w:t>
      </w:r>
      <w:r w:rsidRPr="00FD6DD2">
        <w:rPr>
          <w:rFonts w:hint="eastAsia"/>
          <w:sz w:val="28"/>
          <w:szCs w:val="28"/>
        </w:rPr>
        <w:t>上海海洋大学</w:t>
      </w:r>
      <w:r>
        <w:rPr>
          <w:rFonts w:hint="eastAsia"/>
          <w:sz w:val="28"/>
          <w:szCs w:val="28"/>
        </w:rPr>
        <w:t>这个</w:t>
      </w:r>
      <w:r w:rsidRPr="00FD6DD2">
        <w:rPr>
          <w:rFonts w:hint="eastAsia"/>
          <w:sz w:val="28"/>
          <w:szCs w:val="28"/>
        </w:rPr>
        <w:t>中国水产教育的摇篮</w:t>
      </w:r>
      <w:r>
        <w:rPr>
          <w:rFonts w:hint="eastAsia"/>
          <w:sz w:val="28"/>
          <w:szCs w:val="28"/>
        </w:rPr>
        <w:t>里，</w:t>
      </w:r>
      <w:r w:rsidRPr="00FD6DD2">
        <w:rPr>
          <w:rFonts w:hint="eastAsia"/>
          <w:sz w:val="28"/>
          <w:szCs w:val="28"/>
        </w:rPr>
        <w:t>培养了一批又一批</w:t>
      </w:r>
      <w:r>
        <w:rPr>
          <w:rFonts w:hint="eastAsia"/>
          <w:sz w:val="28"/>
          <w:szCs w:val="28"/>
        </w:rPr>
        <w:t>优秀</w:t>
      </w:r>
      <w:r w:rsidRPr="00FD6DD2">
        <w:rPr>
          <w:rFonts w:hint="eastAsia"/>
          <w:sz w:val="28"/>
          <w:szCs w:val="28"/>
        </w:rPr>
        <w:t>人才，为中国水产事业的发展做出重</w:t>
      </w:r>
      <w:r>
        <w:rPr>
          <w:rFonts w:hint="eastAsia"/>
          <w:sz w:val="28"/>
          <w:szCs w:val="28"/>
        </w:rPr>
        <w:t>要</w:t>
      </w:r>
      <w:r w:rsidRPr="00FD6DD2">
        <w:rPr>
          <w:rFonts w:hint="eastAsia"/>
          <w:sz w:val="28"/>
          <w:szCs w:val="28"/>
        </w:rPr>
        <w:t>贡献。</w:t>
      </w:r>
    </w:p>
    <w:p w:rsidR="000A22CA" w:rsidRDefault="000A22CA" w:rsidP="00A8710C">
      <w:pPr>
        <w:ind w:firstLineChars="200" w:firstLine="31680"/>
        <w:rPr>
          <w:color w:val="000000"/>
          <w:sz w:val="28"/>
          <w:szCs w:val="28"/>
        </w:rPr>
      </w:pPr>
      <w:r w:rsidRPr="00FD6DD2">
        <w:rPr>
          <w:rFonts w:hint="eastAsia"/>
          <w:sz w:val="28"/>
          <w:szCs w:val="28"/>
        </w:rPr>
        <w:t>一百年来，学校经历</w:t>
      </w:r>
      <w:r>
        <w:rPr>
          <w:rFonts w:hint="eastAsia"/>
          <w:sz w:val="28"/>
          <w:szCs w:val="28"/>
        </w:rPr>
        <w:t>了</w:t>
      </w:r>
      <w:r w:rsidRPr="00FD6DD2">
        <w:rPr>
          <w:rFonts w:hint="eastAsia"/>
          <w:sz w:val="28"/>
          <w:szCs w:val="28"/>
        </w:rPr>
        <w:t>五次搬家、十一次更名的历史变迁。从吴淞江畔的江苏省立水产学校，到抗战期间辗转四川合川办学，从侯朝海校长艰辛复校，到“文革”期间南迁厦门，再重回上海复校的坎坷办学征程，铸就了海大人坚韧不屈的品格，我们的海大在困难与坎坷中从来没有停下前进的步伐</w:t>
      </w:r>
      <w:r w:rsidRPr="00FD6DD2">
        <w:rPr>
          <w:rFonts w:hint="eastAsia"/>
          <w:color w:val="000000"/>
          <w:sz w:val="28"/>
          <w:szCs w:val="28"/>
        </w:rPr>
        <w:t>，在挑战与竞争中，我们逐步地成长、发展和壮大。</w:t>
      </w:r>
    </w:p>
    <w:p w:rsidR="000A22CA" w:rsidRPr="00FD6DD2" w:rsidRDefault="000A22CA" w:rsidP="00A8710C">
      <w:pPr>
        <w:ind w:firstLineChars="200" w:firstLine="31680"/>
        <w:rPr>
          <w:sz w:val="28"/>
          <w:szCs w:val="28"/>
        </w:rPr>
      </w:pPr>
      <w:r w:rsidRPr="00FD6DD2">
        <w:rPr>
          <w:rFonts w:hint="eastAsia"/>
          <w:sz w:val="28"/>
          <w:szCs w:val="28"/>
        </w:rPr>
        <w:t>朱元鼎、侯朝海、骆肇荛、王刚、陈子英、王以康、戴岂心、马凌云、孟庆闻等一批闻名海内外的学术大师</w:t>
      </w:r>
      <w:r>
        <w:rPr>
          <w:rFonts w:hint="eastAsia"/>
          <w:sz w:val="28"/>
          <w:szCs w:val="28"/>
        </w:rPr>
        <w:t>们</w:t>
      </w:r>
      <w:r w:rsidRPr="00FD6DD2">
        <w:rPr>
          <w:rFonts w:hint="eastAsia"/>
          <w:sz w:val="28"/>
          <w:szCs w:val="28"/>
        </w:rPr>
        <w:t>是中国水产和食品学科重要的开拓者和优秀建设者，</w:t>
      </w:r>
      <w:r>
        <w:rPr>
          <w:rFonts w:hint="eastAsia"/>
          <w:sz w:val="28"/>
          <w:szCs w:val="28"/>
        </w:rPr>
        <w:t>他们的艰苦创业、大师风范和追求卓越，铸就了海大的学魂和师魂。</w:t>
      </w:r>
      <w:r w:rsidRPr="00FD6DD2">
        <w:rPr>
          <w:rFonts w:hint="eastAsia"/>
          <w:sz w:val="28"/>
          <w:szCs w:val="28"/>
        </w:rPr>
        <w:t>一代又一代的海大人为解决中国人民“吃鱼难”到“吃好鱼、吃营养、吃健康”，</w:t>
      </w:r>
      <w:r>
        <w:rPr>
          <w:rFonts w:hint="eastAsia"/>
          <w:sz w:val="28"/>
          <w:szCs w:val="28"/>
        </w:rPr>
        <w:t>矢志不渝、勇敢担当，</w:t>
      </w:r>
      <w:r w:rsidRPr="00FD6DD2">
        <w:rPr>
          <w:rFonts w:hint="eastAsia"/>
          <w:sz w:val="28"/>
          <w:szCs w:val="28"/>
        </w:rPr>
        <w:t>做出了重要贡献。</w:t>
      </w:r>
      <w:r w:rsidRPr="00FD6DD2">
        <w:rPr>
          <w:rFonts w:hint="eastAsia"/>
          <w:color w:val="000000"/>
          <w:sz w:val="28"/>
          <w:szCs w:val="28"/>
        </w:rPr>
        <w:t>一百年来，我们培养了</w:t>
      </w:r>
      <w:r w:rsidRPr="00FD6DD2">
        <w:rPr>
          <w:color w:val="000000"/>
          <w:sz w:val="28"/>
          <w:szCs w:val="28"/>
        </w:rPr>
        <w:t>7</w:t>
      </w:r>
      <w:r w:rsidRPr="00FD6DD2">
        <w:rPr>
          <w:rFonts w:hint="eastAsia"/>
          <w:color w:val="000000"/>
          <w:sz w:val="28"/>
          <w:szCs w:val="28"/>
        </w:rPr>
        <w:t>万多名优秀学子，他们始</w:t>
      </w:r>
      <w:r w:rsidRPr="00FD6DD2">
        <w:rPr>
          <w:rFonts w:hint="eastAsia"/>
          <w:sz w:val="28"/>
          <w:szCs w:val="28"/>
        </w:rPr>
        <w:t>终活跃在我国</w:t>
      </w:r>
      <w:r w:rsidRPr="00FD6DD2">
        <w:rPr>
          <w:rFonts w:hint="eastAsia"/>
          <w:color w:val="000000"/>
          <w:sz w:val="28"/>
          <w:szCs w:val="28"/>
        </w:rPr>
        <w:t>水产、食品、海洋和祖国建设的各条战线上，为国家</w:t>
      </w:r>
      <w:r>
        <w:rPr>
          <w:rFonts w:hint="eastAsia"/>
          <w:color w:val="000000"/>
          <w:sz w:val="28"/>
          <w:szCs w:val="28"/>
        </w:rPr>
        <w:t>建设和民族复兴恪尽职守、奉献心智，</w:t>
      </w:r>
      <w:r w:rsidRPr="00FD6DD2">
        <w:rPr>
          <w:rFonts w:hint="eastAsia"/>
          <w:color w:val="000000"/>
          <w:sz w:val="28"/>
          <w:szCs w:val="28"/>
        </w:rPr>
        <w:t>为学校赢得了很大荣誉。</w:t>
      </w:r>
      <w:r w:rsidRPr="00FD6DD2">
        <w:rPr>
          <w:rFonts w:hint="eastAsia"/>
          <w:sz w:val="28"/>
          <w:szCs w:val="28"/>
        </w:rPr>
        <w:t>在三尺育人的讲台上，在潜心研究的实验室里，在鱼池</w:t>
      </w:r>
      <w:r>
        <w:rPr>
          <w:rFonts w:hint="eastAsia"/>
          <w:sz w:val="28"/>
          <w:szCs w:val="28"/>
        </w:rPr>
        <w:t>旁</w:t>
      </w:r>
      <w:r w:rsidRPr="00FD6DD2">
        <w:rPr>
          <w:rFonts w:hint="eastAsia"/>
          <w:sz w:val="28"/>
          <w:szCs w:val="28"/>
        </w:rPr>
        <w:t>、虾塘边，在大洋公海的远洋渔船上，在食品生产的流水线上，我们海大人以海阔天空的情怀把论文写在了辽阔的大海和祖国的江河湖泊上。</w:t>
      </w:r>
    </w:p>
    <w:p w:rsidR="000A22CA" w:rsidRPr="00FD6DD2" w:rsidRDefault="000A22CA" w:rsidP="00A8710C">
      <w:pPr>
        <w:ind w:firstLineChars="200" w:firstLine="31680"/>
        <w:rPr>
          <w:sz w:val="28"/>
          <w:szCs w:val="28"/>
        </w:rPr>
      </w:pPr>
      <w:r w:rsidRPr="00FD6DD2">
        <w:rPr>
          <w:rFonts w:hint="eastAsia"/>
          <w:sz w:val="28"/>
          <w:szCs w:val="28"/>
        </w:rPr>
        <w:t>本世纪初，学校由农业部划转地方管理，</w:t>
      </w:r>
      <w:r>
        <w:rPr>
          <w:rFonts w:hint="eastAsia"/>
          <w:sz w:val="28"/>
          <w:szCs w:val="28"/>
        </w:rPr>
        <w:t>我们顺应形势</w:t>
      </w:r>
      <w:r w:rsidRPr="00FD6DD2">
        <w:rPr>
          <w:rFonts w:hint="eastAsia"/>
          <w:sz w:val="28"/>
          <w:szCs w:val="28"/>
        </w:rPr>
        <w:t>加快了学科专业结构的调整，实现了由千人学府向万人大学、单科性院校向多科性大学、教学型向教学研究型大学三个重要转变为标记的第一次转型</w:t>
      </w:r>
      <w:r>
        <w:rPr>
          <w:rFonts w:hint="eastAsia"/>
          <w:sz w:val="28"/>
          <w:szCs w:val="28"/>
        </w:rPr>
        <w:t>；</w:t>
      </w:r>
      <w:r w:rsidRPr="00FD6DD2">
        <w:rPr>
          <w:rFonts w:hint="eastAsia"/>
          <w:sz w:val="28"/>
          <w:szCs w:val="28"/>
        </w:rPr>
        <w:t>尤其是十一五以来，</w:t>
      </w:r>
      <w:r>
        <w:rPr>
          <w:rFonts w:hint="eastAsia"/>
          <w:sz w:val="28"/>
          <w:szCs w:val="28"/>
        </w:rPr>
        <w:t>实现了</w:t>
      </w:r>
      <w:r w:rsidRPr="00FD6DD2">
        <w:rPr>
          <w:rFonts w:hint="eastAsia"/>
          <w:sz w:val="28"/>
          <w:szCs w:val="28"/>
        </w:rPr>
        <w:t>上海市政府与农业部、国家海洋局共建上海海洋大学，学校连续</w:t>
      </w:r>
      <w:r w:rsidRPr="00FD6DD2">
        <w:rPr>
          <w:sz w:val="28"/>
          <w:szCs w:val="28"/>
        </w:rPr>
        <w:t>4</w:t>
      </w:r>
      <w:r w:rsidRPr="00FD6DD2">
        <w:rPr>
          <w:rFonts w:hint="eastAsia"/>
          <w:sz w:val="28"/>
          <w:szCs w:val="28"/>
        </w:rPr>
        <w:t>年获得国家科技进步奖二等奖、连续</w:t>
      </w:r>
      <w:r w:rsidRPr="00FD6DD2">
        <w:rPr>
          <w:sz w:val="28"/>
          <w:szCs w:val="28"/>
        </w:rPr>
        <w:t>6</w:t>
      </w:r>
      <w:r w:rsidRPr="00FD6DD2">
        <w:rPr>
          <w:rFonts w:hint="eastAsia"/>
          <w:sz w:val="28"/>
          <w:szCs w:val="28"/>
        </w:rPr>
        <w:t>年获得上海市科技进步奖一等奖</w:t>
      </w:r>
      <w:r>
        <w:rPr>
          <w:rFonts w:hint="eastAsia"/>
          <w:sz w:val="28"/>
          <w:szCs w:val="28"/>
        </w:rPr>
        <w:t>；</w:t>
      </w:r>
      <w:r w:rsidRPr="00FD6DD2">
        <w:rPr>
          <w:rFonts w:hint="eastAsia"/>
          <w:sz w:val="28"/>
          <w:szCs w:val="28"/>
        </w:rPr>
        <w:t>大学生就业率始终保持在上海高校平均就业率以上，走出了一条以特色求</w:t>
      </w:r>
      <w:r>
        <w:rPr>
          <w:rFonts w:hint="eastAsia"/>
          <w:sz w:val="28"/>
          <w:szCs w:val="28"/>
        </w:rPr>
        <w:t>生存、</w:t>
      </w:r>
      <w:r w:rsidRPr="00FD6DD2">
        <w:rPr>
          <w:rFonts w:hint="eastAsia"/>
          <w:sz w:val="28"/>
          <w:szCs w:val="28"/>
        </w:rPr>
        <w:t>以特色求支持、以特色求发展、以特色</w:t>
      </w:r>
      <w:r w:rsidRPr="000568A1">
        <w:rPr>
          <w:rFonts w:hint="eastAsia"/>
          <w:sz w:val="28"/>
          <w:szCs w:val="28"/>
        </w:rPr>
        <w:t>求地位</w:t>
      </w:r>
      <w:r w:rsidRPr="00FD6DD2">
        <w:rPr>
          <w:rFonts w:hint="eastAsia"/>
          <w:sz w:val="28"/>
          <w:szCs w:val="28"/>
        </w:rPr>
        <w:t>的海大特色发展道路。</w:t>
      </w:r>
    </w:p>
    <w:p w:rsidR="000A22CA" w:rsidRPr="00FD6DD2" w:rsidRDefault="000A22CA" w:rsidP="00A8710C">
      <w:pPr>
        <w:ind w:firstLineChars="200" w:firstLine="31680"/>
        <w:rPr>
          <w:sz w:val="28"/>
          <w:szCs w:val="28"/>
        </w:rPr>
      </w:pPr>
      <w:r w:rsidRPr="00FD6DD2">
        <w:rPr>
          <w:rFonts w:hint="eastAsia"/>
          <w:sz w:val="28"/>
          <w:szCs w:val="28"/>
        </w:rPr>
        <w:t>特别是难忘的</w:t>
      </w:r>
      <w:r w:rsidRPr="00FD6DD2">
        <w:rPr>
          <w:sz w:val="28"/>
          <w:szCs w:val="28"/>
        </w:rPr>
        <w:t>2008</w:t>
      </w:r>
      <w:r w:rsidRPr="00FD6DD2">
        <w:rPr>
          <w:rFonts w:hint="eastAsia"/>
          <w:sz w:val="28"/>
          <w:szCs w:val="28"/>
        </w:rPr>
        <w:t>年，我们在一片芦苇滩和沼泽地上建设起一所占地</w:t>
      </w:r>
      <w:r w:rsidRPr="00FD6DD2">
        <w:rPr>
          <w:sz w:val="28"/>
          <w:szCs w:val="28"/>
        </w:rPr>
        <w:t>1600</w:t>
      </w:r>
      <w:r w:rsidRPr="00FD6DD2">
        <w:rPr>
          <w:rFonts w:hint="eastAsia"/>
          <w:sz w:val="28"/>
          <w:szCs w:val="28"/>
        </w:rPr>
        <w:t>亩的花园式现代化校园，我们仅用了两个月就完成了学校的整体搬迁，创造了上海高校新校区建设的一个记录。又是在</w:t>
      </w:r>
      <w:r w:rsidRPr="00FD6DD2">
        <w:rPr>
          <w:sz w:val="28"/>
          <w:szCs w:val="28"/>
        </w:rPr>
        <w:t>2008</w:t>
      </w:r>
      <w:r w:rsidRPr="00FD6DD2">
        <w:rPr>
          <w:rFonts w:hint="eastAsia"/>
          <w:sz w:val="28"/>
          <w:szCs w:val="28"/>
        </w:rPr>
        <w:t>年，教育部批准，</w:t>
      </w:r>
      <w:r>
        <w:rPr>
          <w:rFonts w:hint="eastAsia"/>
          <w:sz w:val="28"/>
          <w:szCs w:val="28"/>
        </w:rPr>
        <w:t>学校</w:t>
      </w:r>
      <w:r w:rsidRPr="00FD6DD2">
        <w:rPr>
          <w:rFonts w:hint="eastAsia"/>
          <w:sz w:val="28"/>
          <w:szCs w:val="28"/>
        </w:rPr>
        <w:t>由上海水产大学更名为上海海洋大学，江泽民同志亲笔为我们题写了新校名，</w:t>
      </w:r>
      <w:r>
        <w:rPr>
          <w:rFonts w:hint="eastAsia"/>
          <w:sz w:val="28"/>
          <w:szCs w:val="28"/>
        </w:rPr>
        <w:t>学校发展翻开了新的一页</w:t>
      </w:r>
      <w:r w:rsidRPr="00FD6DD2">
        <w:rPr>
          <w:rFonts w:hint="eastAsia"/>
          <w:sz w:val="28"/>
          <w:szCs w:val="28"/>
        </w:rPr>
        <w:t>。</w:t>
      </w:r>
    </w:p>
    <w:p w:rsidR="000A22CA" w:rsidRPr="00FD6DD2" w:rsidRDefault="000A22CA" w:rsidP="00A8710C">
      <w:pPr>
        <w:ind w:firstLineChars="200" w:firstLine="31680"/>
        <w:rPr>
          <w:sz w:val="28"/>
          <w:szCs w:val="28"/>
        </w:rPr>
      </w:pPr>
      <w:r w:rsidRPr="00FD6DD2">
        <w:rPr>
          <w:rFonts w:hint="eastAsia"/>
          <w:sz w:val="28"/>
          <w:szCs w:val="28"/>
        </w:rPr>
        <w:t>今天</w:t>
      </w:r>
      <w:r>
        <w:rPr>
          <w:rFonts w:hint="eastAsia"/>
          <w:sz w:val="28"/>
          <w:szCs w:val="28"/>
        </w:rPr>
        <w:t>，</w:t>
      </w:r>
      <w:r w:rsidRPr="00FD6DD2">
        <w:rPr>
          <w:rFonts w:hint="eastAsia"/>
          <w:sz w:val="28"/>
          <w:szCs w:val="28"/>
        </w:rPr>
        <w:t>在庆祝学校百年生日的时候，</w:t>
      </w:r>
      <w:r>
        <w:rPr>
          <w:rFonts w:hint="eastAsia"/>
          <w:sz w:val="28"/>
          <w:szCs w:val="28"/>
        </w:rPr>
        <w:t>我们以一颗感恩的心</w:t>
      </w:r>
      <w:r w:rsidRPr="00FD6DD2">
        <w:rPr>
          <w:rFonts w:hint="eastAsia"/>
          <w:sz w:val="28"/>
          <w:szCs w:val="28"/>
        </w:rPr>
        <w:t>特别怀念张謇、黄炎培、张镠等创建学校的前辈们，特别怀念朱元鼎、骆肇荛、侯朝海等一批为学校发展呕心沥血的大师们。我们永远不会忘记，</w:t>
      </w:r>
      <w:r>
        <w:rPr>
          <w:rFonts w:hint="eastAsia"/>
          <w:sz w:val="28"/>
          <w:szCs w:val="28"/>
        </w:rPr>
        <w:t>所有曾经在海大校园里学习生活过的校友们；</w:t>
      </w:r>
      <w:r w:rsidRPr="00FD6DD2">
        <w:rPr>
          <w:rFonts w:hint="eastAsia"/>
          <w:sz w:val="28"/>
          <w:szCs w:val="28"/>
        </w:rPr>
        <w:t>永远不会忘记，为学校建设做出重要贡献的所有海大人；我们</w:t>
      </w:r>
      <w:r>
        <w:rPr>
          <w:rFonts w:hint="eastAsia"/>
          <w:sz w:val="28"/>
          <w:szCs w:val="28"/>
        </w:rPr>
        <w:t>更</w:t>
      </w:r>
      <w:r w:rsidRPr="00FD6DD2">
        <w:rPr>
          <w:rFonts w:hint="eastAsia"/>
          <w:sz w:val="28"/>
          <w:szCs w:val="28"/>
        </w:rPr>
        <w:t>不会忘记，所有关心支持和帮助过我们的各级政府、各级领导、各位同仁。</w:t>
      </w:r>
      <w:r>
        <w:rPr>
          <w:rFonts w:hint="eastAsia"/>
          <w:sz w:val="28"/>
          <w:szCs w:val="28"/>
        </w:rPr>
        <w:t>你们的名字将永远铭刻在海洋大学的历史上，</w:t>
      </w:r>
      <w:r w:rsidRPr="00FD6DD2">
        <w:rPr>
          <w:rFonts w:hint="eastAsia"/>
          <w:sz w:val="28"/>
          <w:szCs w:val="28"/>
        </w:rPr>
        <w:t>学校感谢你们，海大人感谢你们。</w:t>
      </w:r>
    </w:p>
    <w:p w:rsidR="000A22CA" w:rsidRPr="00FD6DD2" w:rsidRDefault="000A22CA" w:rsidP="00A8710C">
      <w:pPr>
        <w:ind w:firstLineChars="200" w:firstLine="31680"/>
        <w:rPr>
          <w:sz w:val="28"/>
          <w:szCs w:val="28"/>
        </w:rPr>
      </w:pPr>
      <w:r w:rsidRPr="00FD6DD2">
        <w:rPr>
          <w:rFonts w:hint="eastAsia"/>
          <w:sz w:val="28"/>
          <w:szCs w:val="28"/>
        </w:rPr>
        <w:t>回顾上海海洋大学的</w:t>
      </w:r>
      <w:r w:rsidRPr="00FD6DD2">
        <w:rPr>
          <w:sz w:val="28"/>
          <w:szCs w:val="28"/>
        </w:rPr>
        <w:t>100</w:t>
      </w:r>
      <w:r w:rsidRPr="00FD6DD2">
        <w:rPr>
          <w:rFonts w:hint="eastAsia"/>
          <w:sz w:val="28"/>
          <w:szCs w:val="28"/>
        </w:rPr>
        <w:t>年，我们走过了光辉而不平坦的历程，我们</w:t>
      </w:r>
      <w:r>
        <w:rPr>
          <w:rFonts w:hint="eastAsia"/>
          <w:sz w:val="28"/>
          <w:szCs w:val="28"/>
        </w:rPr>
        <w:t>清楚地</w:t>
      </w:r>
      <w:r w:rsidRPr="00FD6DD2">
        <w:rPr>
          <w:rFonts w:hint="eastAsia"/>
          <w:sz w:val="28"/>
          <w:szCs w:val="28"/>
        </w:rPr>
        <w:t>认识到，在海大人前进的道路上，永远</w:t>
      </w:r>
      <w:r>
        <w:rPr>
          <w:rFonts w:hint="eastAsia"/>
          <w:sz w:val="28"/>
          <w:szCs w:val="28"/>
        </w:rPr>
        <w:t>只</w:t>
      </w:r>
      <w:r w:rsidRPr="00FD6DD2">
        <w:rPr>
          <w:rFonts w:hint="eastAsia"/>
          <w:sz w:val="28"/>
          <w:szCs w:val="28"/>
        </w:rPr>
        <w:t>有起点而没有终点，</w:t>
      </w:r>
      <w:r>
        <w:rPr>
          <w:rFonts w:hint="eastAsia"/>
          <w:sz w:val="28"/>
          <w:szCs w:val="28"/>
        </w:rPr>
        <w:t>我们没有止步在过去的成绩里，</w:t>
      </w:r>
      <w:r w:rsidRPr="00FD6DD2">
        <w:rPr>
          <w:rFonts w:hint="eastAsia"/>
          <w:sz w:val="28"/>
          <w:szCs w:val="28"/>
        </w:rPr>
        <w:t>我们深感自己的不足，太了解自己的短处，太知道与一流大学的差距，在庆祝百年校庆之际，我们更需要冷静、更需要</w:t>
      </w:r>
      <w:r>
        <w:rPr>
          <w:rFonts w:hint="eastAsia"/>
          <w:sz w:val="28"/>
          <w:szCs w:val="28"/>
        </w:rPr>
        <w:t>反</w:t>
      </w:r>
      <w:r w:rsidRPr="00FD6DD2">
        <w:rPr>
          <w:rFonts w:hint="eastAsia"/>
          <w:sz w:val="28"/>
          <w:szCs w:val="28"/>
        </w:rPr>
        <w:t>思，更需要在百年海大的成绩中重新</w:t>
      </w:r>
      <w:r>
        <w:rPr>
          <w:rFonts w:hint="eastAsia"/>
          <w:sz w:val="28"/>
          <w:szCs w:val="28"/>
        </w:rPr>
        <w:t>锁定</w:t>
      </w:r>
      <w:r w:rsidRPr="00FD6DD2">
        <w:rPr>
          <w:rFonts w:hint="eastAsia"/>
          <w:sz w:val="28"/>
          <w:szCs w:val="28"/>
        </w:rPr>
        <w:t>新的目标，在百年海大精神的传承中更坚定自己的信念。</w:t>
      </w:r>
    </w:p>
    <w:p w:rsidR="000A22CA" w:rsidRPr="00AB66DD" w:rsidRDefault="000A22CA" w:rsidP="00A8710C">
      <w:pPr>
        <w:ind w:firstLineChars="200" w:firstLine="31680"/>
        <w:rPr>
          <w:sz w:val="28"/>
          <w:szCs w:val="28"/>
        </w:rPr>
      </w:pPr>
      <w:r>
        <w:rPr>
          <w:rFonts w:hint="eastAsia"/>
          <w:sz w:val="28"/>
          <w:szCs w:val="28"/>
        </w:rPr>
        <w:t>历史证明，</w:t>
      </w:r>
      <w:r w:rsidRPr="00FD6DD2">
        <w:rPr>
          <w:rFonts w:hint="eastAsia"/>
          <w:sz w:val="28"/>
          <w:szCs w:val="28"/>
        </w:rPr>
        <w:t>当今世界，谁主宰了海洋，谁就主宰了世界。今天</w:t>
      </w:r>
      <w:r>
        <w:rPr>
          <w:rFonts w:hint="eastAsia"/>
          <w:sz w:val="28"/>
          <w:szCs w:val="28"/>
        </w:rPr>
        <w:t>的海大</w:t>
      </w:r>
      <w:r w:rsidRPr="00FD6DD2">
        <w:rPr>
          <w:rFonts w:hint="eastAsia"/>
          <w:sz w:val="28"/>
          <w:szCs w:val="28"/>
        </w:rPr>
        <w:t>，</w:t>
      </w:r>
      <w:r>
        <w:rPr>
          <w:rFonts w:hint="eastAsia"/>
          <w:sz w:val="28"/>
          <w:szCs w:val="28"/>
        </w:rPr>
        <w:t>正</w:t>
      </w:r>
      <w:r w:rsidRPr="00FD6DD2">
        <w:rPr>
          <w:rFonts w:hint="eastAsia"/>
          <w:sz w:val="28"/>
          <w:szCs w:val="28"/>
        </w:rPr>
        <w:t>处在一个新的百年征程起点上，开始</w:t>
      </w:r>
      <w:r>
        <w:rPr>
          <w:rFonts w:hint="eastAsia"/>
          <w:sz w:val="28"/>
          <w:szCs w:val="28"/>
        </w:rPr>
        <w:t>了</w:t>
      </w:r>
      <w:r w:rsidRPr="00FD6DD2">
        <w:rPr>
          <w:rFonts w:hint="eastAsia"/>
          <w:sz w:val="28"/>
          <w:szCs w:val="28"/>
        </w:rPr>
        <w:t>新一轮由百年水产大学向新型海洋大学</w:t>
      </w:r>
      <w:r>
        <w:rPr>
          <w:rFonts w:hint="eastAsia"/>
          <w:sz w:val="28"/>
          <w:szCs w:val="28"/>
        </w:rPr>
        <w:t>的</w:t>
      </w:r>
      <w:r w:rsidRPr="00FD6DD2">
        <w:rPr>
          <w:rFonts w:hint="eastAsia"/>
          <w:sz w:val="28"/>
          <w:szCs w:val="28"/>
        </w:rPr>
        <w:t>转型</w:t>
      </w:r>
      <w:r>
        <w:rPr>
          <w:rFonts w:hint="eastAsia"/>
          <w:sz w:val="28"/>
          <w:szCs w:val="28"/>
        </w:rPr>
        <w:t>。</w:t>
      </w:r>
      <w:r>
        <w:rPr>
          <w:rFonts w:ascii="宋体" w:hAnsi="宋体" w:hint="eastAsia"/>
          <w:noProof/>
          <w:sz w:val="28"/>
          <w:szCs w:val="28"/>
        </w:rPr>
        <w:t>在这关键时刻</w:t>
      </w:r>
      <w:r w:rsidRPr="00FD6DD2">
        <w:rPr>
          <w:rFonts w:ascii="宋体" w:hAnsi="宋体" w:hint="eastAsia"/>
          <w:noProof/>
          <w:sz w:val="28"/>
          <w:szCs w:val="28"/>
        </w:rPr>
        <w:t>，</w:t>
      </w:r>
      <w:r w:rsidRPr="00FD6DD2">
        <w:rPr>
          <w:rFonts w:hint="eastAsia"/>
          <w:sz w:val="28"/>
          <w:szCs w:val="28"/>
        </w:rPr>
        <w:t>江泽民同志又一次为我校题词，“发扬优良传统，不断开拓创新，把上海海洋大学建设成为一流的高水平特色大学”，</w:t>
      </w:r>
      <w:r>
        <w:rPr>
          <w:rFonts w:hint="eastAsia"/>
          <w:sz w:val="28"/>
          <w:szCs w:val="28"/>
        </w:rPr>
        <w:t>并在北京亲切接见了我们校领导，</w:t>
      </w:r>
      <w:r w:rsidRPr="00FD6DD2">
        <w:rPr>
          <w:rFonts w:hint="eastAsia"/>
          <w:sz w:val="28"/>
          <w:szCs w:val="28"/>
        </w:rPr>
        <w:t>这不仅体现了江泽民同志对学校的关心</w:t>
      </w:r>
      <w:r>
        <w:rPr>
          <w:rFonts w:hint="eastAsia"/>
          <w:sz w:val="28"/>
          <w:szCs w:val="28"/>
        </w:rPr>
        <w:t>，对海大的</w:t>
      </w:r>
      <w:r w:rsidRPr="00FD6DD2">
        <w:rPr>
          <w:rFonts w:hint="eastAsia"/>
          <w:sz w:val="28"/>
          <w:szCs w:val="28"/>
        </w:rPr>
        <w:t>厚爱，也是党和国家对我们的要求和期待，更是海洋大学新百年奋斗的新目标，我们一定不辜负各位领导和社会各界对上海海洋大学的美好期望，我们要</w:t>
      </w:r>
      <w:r w:rsidRPr="00FD6DD2">
        <w:rPr>
          <w:rFonts w:ascii="宋体" w:hAnsi="宋体" w:hint="eastAsia"/>
          <w:noProof/>
          <w:sz w:val="28"/>
          <w:szCs w:val="28"/>
        </w:rPr>
        <w:t>始终坚持科学发展理念，</w:t>
      </w:r>
      <w:r>
        <w:rPr>
          <w:rFonts w:ascii="宋体" w:hAnsi="宋体" w:hint="eastAsia"/>
          <w:noProof/>
          <w:sz w:val="28"/>
          <w:szCs w:val="28"/>
        </w:rPr>
        <w:t>发扬与时俱进精神，</w:t>
      </w:r>
      <w:r w:rsidRPr="00FD6DD2">
        <w:rPr>
          <w:rFonts w:ascii="宋体" w:hAnsi="宋体" w:hint="eastAsia"/>
          <w:noProof/>
          <w:sz w:val="28"/>
          <w:szCs w:val="28"/>
        </w:rPr>
        <w:t>紧紧抓住内涵建设不放松；脚踏实地，励精图治，努力实现学校新的跨越式发展，争取到</w:t>
      </w:r>
      <w:r w:rsidRPr="00FD6DD2">
        <w:rPr>
          <w:rFonts w:ascii="宋体" w:hAnsi="宋体"/>
          <w:noProof/>
          <w:sz w:val="28"/>
          <w:szCs w:val="28"/>
        </w:rPr>
        <w:t>2020</w:t>
      </w:r>
      <w:r w:rsidRPr="00FD6DD2">
        <w:rPr>
          <w:rFonts w:ascii="宋体" w:hAnsi="宋体" w:hint="eastAsia"/>
          <w:noProof/>
          <w:sz w:val="28"/>
          <w:szCs w:val="28"/>
        </w:rPr>
        <w:t>年努力把学校建设成为海洋、水产、食品等学科优势明显，</w:t>
      </w:r>
      <w:r w:rsidRPr="00FD6DD2">
        <w:rPr>
          <w:rFonts w:hint="eastAsia"/>
          <w:sz w:val="28"/>
          <w:szCs w:val="28"/>
        </w:rPr>
        <w:t>多学科协调发展，科研教学并重，在国际上有重要影响的高水平特色大学</w:t>
      </w:r>
      <w:r>
        <w:rPr>
          <w:rFonts w:hint="eastAsia"/>
          <w:sz w:val="28"/>
          <w:szCs w:val="28"/>
        </w:rPr>
        <w:t>，这是我们的目标与理想，更是海大人永远不变的承诺。</w:t>
      </w:r>
      <w:r w:rsidRPr="00FD6DD2">
        <w:rPr>
          <w:rFonts w:ascii="宋体" w:hAnsi="宋体" w:hint="eastAsia"/>
          <w:noProof/>
          <w:sz w:val="28"/>
          <w:szCs w:val="28"/>
        </w:rPr>
        <w:t>我们衷心希望各级政府、各位领导、广大校友和全社会</w:t>
      </w:r>
      <w:r>
        <w:rPr>
          <w:rFonts w:ascii="宋体" w:hAnsi="宋体" w:hint="eastAsia"/>
          <w:noProof/>
          <w:sz w:val="28"/>
          <w:szCs w:val="28"/>
        </w:rPr>
        <w:t>继续</w:t>
      </w:r>
      <w:r w:rsidRPr="00FD6DD2">
        <w:rPr>
          <w:rFonts w:ascii="宋体" w:hAnsi="宋体" w:hint="eastAsia"/>
          <w:noProof/>
          <w:sz w:val="28"/>
          <w:szCs w:val="28"/>
        </w:rPr>
        <w:t>给予上海海洋大学更多的关心、支持和帮助。</w:t>
      </w:r>
    </w:p>
    <w:p w:rsidR="000A22CA" w:rsidRDefault="000A22CA" w:rsidP="00A8710C">
      <w:pPr>
        <w:ind w:firstLineChars="200" w:firstLine="31680"/>
        <w:rPr>
          <w:rFonts w:ascii="宋体"/>
          <w:noProof/>
          <w:sz w:val="28"/>
          <w:szCs w:val="28"/>
        </w:rPr>
      </w:pPr>
      <w:r>
        <w:rPr>
          <w:rFonts w:ascii="宋体" w:hAnsi="宋体" w:hint="eastAsia"/>
          <w:noProof/>
          <w:sz w:val="28"/>
          <w:szCs w:val="28"/>
        </w:rPr>
        <w:t>回顾上海海洋大学走过的</w:t>
      </w:r>
      <w:r>
        <w:rPr>
          <w:rFonts w:ascii="宋体" w:hAnsi="宋体"/>
          <w:noProof/>
          <w:sz w:val="28"/>
          <w:szCs w:val="28"/>
        </w:rPr>
        <w:t>100</w:t>
      </w:r>
      <w:r>
        <w:rPr>
          <w:rFonts w:ascii="宋体" w:hAnsi="宋体" w:hint="eastAsia"/>
          <w:noProof/>
          <w:sz w:val="28"/>
          <w:szCs w:val="28"/>
        </w:rPr>
        <w:t>年，足以让我们自豪；展望上海海洋大学新的</w:t>
      </w:r>
      <w:r>
        <w:rPr>
          <w:rFonts w:ascii="宋体" w:hAnsi="宋体"/>
          <w:noProof/>
          <w:sz w:val="28"/>
          <w:szCs w:val="28"/>
        </w:rPr>
        <w:t>100</w:t>
      </w:r>
      <w:r>
        <w:rPr>
          <w:rFonts w:ascii="宋体" w:hAnsi="宋体" w:hint="eastAsia"/>
          <w:noProof/>
          <w:sz w:val="28"/>
          <w:szCs w:val="28"/>
        </w:rPr>
        <w:t>年，我们更加充满信心。</w:t>
      </w:r>
    </w:p>
    <w:p w:rsidR="000A22CA" w:rsidRPr="00FD6DD2" w:rsidRDefault="000A22CA" w:rsidP="00A8710C">
      <w:pPr>
        <w:ind w:firstLineChars="200" w:firstLine="31680"/>
        <w:rPr>
          <w:rFonts w:ascii="宋体"/>
          <w:noProof/>
          <w:sz w:val="28"/>
          <w:szCs w:val="28"/>
        </w:rPr>
      </w:pPr>
      <w:r>
        <w:rPr>
          <w:rFonts w:ascii="宋体" w:hAnsi="宋体" w:hint="eastAsia"/>
          <w:noProof/>
          <w:sz w:val="28"/>
          <w:szCs w:val="28"/>
        </w:rPr>
        <w:t>我们坚信，在党的十八大精神指引下，在农业部、科技部、教育部、国家海洋局和市委市政府的支持下，在</w:t>
      </w:r>
      <w:r>
        <w:rPr>
          <w:rFonts w:ascii="宋体" w:hAnsi="宋体"/>
          <w:noProof/>
          <w:sz w:val="28"/>
          <w:szCs w:val="28"/>
        </w:rPr>
        <w:t>7</w:t>
      </w:r>
      <w:r>
        <w:rPr>
          <w:rFonts w:ascii="宋体" w:hAnsi="宋体" w:hint="eastAsia"/>
          <w:noProof/>
          <w:sz w:val="28"/>
          <w:szCs w:val="28"/>
        </w:rPr>
        <w:t>万校友们的鼓励和支持下，在全体海大人的努力拼搏下，</w:t>
      </w:r>
      <w:r w:rsidRPr="00FD6DD2">
        <w:rPr>
          <w:rFonts w:ascii="宋体" w:hAnsi="宋体" w:hint="eastAsia"/>
          <w:noProof/>
          <w:sz w:val="28"/>
          <w:szCs w:val="28"/>
        </w:rPr>
        <w:t>上海海洋大学的明天一定会更加美好，更加灿烂，更加辉煌！</w:t>
      </w:r>
    </w:p>
    <w:p w:rsidR="000A22CA" w:rsidRPr="00A8710C" w:rsidRDefault="000A22CA" w:rsidP="00A8710C">
      <w:pPr>
        <w:ind w:firstLineChars="200" w:firstLine="31680"/>
        <w:rPr>
          <w:rFonts w:ascii="宋体"/>
          <w:noProof/>
          <w:sz w:val="28"/>
          <w:szCs w:val="28"/>
        </w:rPr>
      </w:pPr>
      <w:r w:rsidRPr="00FD6DD2">
        <w:rPr>
          <w:rFonts w:ascii="宋体" w:hAnsi="宋体" w:hint="eastAsia"/>
          <w:noProof/>
          <w:sz w:val="28"/>
          <w:szCs w:val="28"/>
        </w:rPr>
        <w:t>谢谢大家！</w:t>
      </w:r>
    </w:p>
    <w:sectPr w:rsidR="000A22CA" w:rsidRPr="00A8710C" w:rsidSect="00FB2D8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2CA" w:rsidRDefault="000A22CA" w:rsidP="00AF3C12">
      <w:r>
        <w:separator/>
      </w:r>
    </w:p>
  </w:endnote>
  <w:endnote w:type="continuationSeparator" w:id="1">
    <w:p w:rsidR="000A22CA" w:rsidRDefault="000A22CA" w:rsidP="00AF3C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宋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CA" w:rsidRDefault="000A22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CA" w:rsidRDefault="000A22CA">
    <w:pPr>
      <w:pStyle w:val="Footer"/>
      <w:jc w:val="center"/>
    </w:pPr>
    <w:fldSimple w:instr=" PAGE   \* MERGEFORMAT ">
      <w:r w:rsidRPr="00A8710C">
        <w:rPr>
          <w:noProof/>
          <w:lang w:val="zh-CN"/>
        </w:rPr>
        <w:t>1</w:t>
      </w:r>
    </w:fldSimple>
  </w:p>
  <w:p w:rsidR="000A22CA" w:rsidRDefault="000A22C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CA" w:rsidRDefault="000A22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2CA" w:rsidRDefault="000A22CA" w:rsidP="00AF3C12">
      <w:r>
        <w:separator/>
      </w:r>
    </w:p>
  </w:footnote>
  <w:footnote w:type="continuationSeparator" w:id="1">
    <w:p w:rsidR="000A22CA" w:rsidRDefault="000A22CA" w:rsidP="00AF3C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CA" w:rsidRDefault="000A22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CA" w:rsidRDefault="000A22CA" w:rsidP="00A8710C">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CA" w:rsidRDefault="000A22C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6830"/>
    <w:rsid w:val="000008F3"/>
    <w:rsid w:val="000016D6"/>
    <w:rsid w:val="00021F67"/>
    <w:rsid w:val="00027ED2"/>
    <w:rsid w:val="00027EDB"/>
    <w:rsid w:val="000568A1"/>
    <w:rsid w:val="00072AC5"/>
    <w:rsid w:val="00084A57"/>
    <w:rsid w:val="000A22CA"/>
    <w:rsid w:val="000A2706"/>
    <w:rsid w:val="000B3033"/>
    <w:rsid w:val="000B3E57"/>
    <w:rsid w:val="000C2F1C"/>
    <w:rsid w:val="000C3536"/>
    <w:rsid w:val="000E25A3"/>
    <w:rsid w:val="00111C40"/>
    <w:rsid w:val="00113F31"/>
    <w:rsid w:val="001232B7"/>
    <w:rsid w:val="00146854"/>
    <w:rsid w:val="001562FF"/>
    <w:rsid w:val="00160E9B"/>
    <w:rsid w:val="00163453"/>
    <w:rsid w:val="00173423"/>
    <w:rsid w:val="0017496F"/>
    <w:rsid w:val="00176C56"/>
    <w:rsid w:val="001815BE"/>
    <w:rsid w:val="001858B1"/>
    <w:rsid w:val="001862F3"/>
    <w:rsid w:val="00193DA5"/>
    <w:rsid w:val="0019499D"/>
    <w:rsid w:val="001A7C94"/>
    <w:rsid w:val="001B3EE1"/>
    <w:rsid w:val="001C1EFB"/>
    <w:rsid w:val="001C5ED5"/>
    <w:rsid w:val="001E789B"/>
    <w:rsid w:val="001F2653"/>
    <w:rsid w:val="00206781"/>
    <w:rsid w:val="00211937"/>
    <w:rsid w:val="00213CD5"/>
    <w:rsid w:val="002148C4"/>
    <w:rsid w:val="00221792"/>
    <w:rsid w:val="00232CB8"/>
    <w:rsid w:val="00254E68"/>
    <w:rsid w:val="00262B21"/>
    <w:rsid w:val="002666EB"/>
    <w:rsid w:val="002838DB"/>
    <w:rsid w:val="00285FA9"/>
    <w:rsid w:val="002920C0"/>
    <w:rsid w:val="00295158"/>
    <w:rsid w:val="002A178F"/>
    <w:rsid w:val="002B2E98"/>
    <w:rsid w:val="002D0552"/>
    <w:rsid w:val="002E2985"/>
    <w:rsid w:val="002F4F30"/>
    <w:rsid w:val="002F503E"/>
    <w:rsid w:val="0033772F"/>
    <w:rsid w:val="00345316"/>
    <w:rsid w:val="0038104E"/>
    <w:rsid w:val="0038129F"/>
    <w:rsid w:val="00386BE8"/>
    <w:rsid w:val="0039787D"/>
    <w:rsid w:val="003A2393"/>
    <w:rsid w:val="003A39A6"/>
    <w:rsid w:val="003B4537"/>
    <w:rsid w:val="003C4290"/>
    <w:rsid w:val="003C5BF5"/>
    <w:rsid w:val="003D3057"/>
    <w:rsid w:val="003F0F77"/>
    <w:rsid w:val="003F2FDA"/>
    <w:rsid w:val="003F4354"/>
    <w:rsid w:val="004153F1"/>
    <w:rsid w:val="00426855"/>
    <w:rsid w:val="004651FC"/>
    <w:rsid w:val="00465F6E"/>
    <w:rsid w:val="00472144"/>
    <w:rsid w:val="00490564"/>
    <w:rsid w:val="004A4E0A"/>
    <w:rsid w:val="004E273C"/>
    <w:rsid w:val="004E5762"/>
    <w:rsid w:val="00505E7B"/>
    <w:rsid w:val="0051187C"/>
    <w:rsid w:val="005238BC"/>
    <w:rsid w:val="00524852"/>
    <w:rsid w:val="005324DF"/>
    <w:rsid w:val="00552902"/>
    <w:rsid w:val="00555F97"/>
    <w:rsid w:val="00585527"/>
    <w:rsid w:val="00590565"/>
    <w:rsid w:val="005A2BBF"/>
    <w:rsid w:val="005A78E5"/>
    <w:rsid w:val="005B2E29"/>
    <w:rsid w:val="005B54A8"/>
    <w:rsid w:val="005B7C91"/>
    <w:rsid w:val="005E5F80"/>
    <w:rsid w:val="005E6BBD"/>
    <w:rsid w:val="005F083A"/>
    <w:rsid w:val="005F0F15"/>
    <w:rsid w:val="005F4451"/>
    <w:rsid w:val="00621595"/>
    <w:rsid w:val="00634213"/>
    <w:rsid w:val="00635ACE"/>
    <w:rsid w:val="0064628F"/>
    <w:rsid w:val="00651E44"/>
    <w:rsid w:val="006523F3"/>
    <w:rsid w:val="00683738"/>
    <w:rsid w:val="006A7407"/>
    <w:rsid w:val="006B3F8D"/>
    <w:rsid w:val="006B7443"/>
    <w:rsid w:val="006C2239"/>
    <w:rsid w:val="006E06E7"/>
    <w:rsid w:val="006E2D1D"/>
    <w:rsid w:val="006F5E67"/>
    <w:rsid w:val="00721EB4"/>
    <w:rsid w:val="00737DFD"/>
    <w:rsid w:val="00745AF1"/>
    <w:rsid w:val="00756B88"/>
    <w:rsid w:val="00763FA6"/>
    <w:rsid w:val="00772F47"/>
    <w:rsid w:val="00786FB0"/>
    <w:rsid w:val="0078769F"/>
    <w:rsid w:val="00793E50"/>
    <w:rsid w:val="007953AC"/>
    <w:rsid w:val="007B4EE8"/>
    <w:rsid w:val="007C23EC"/>
    <w:rsid w:val="007F6B54"/>
    <w:rsid w:val="0080273B"/>
    <w:rsid w:val="00831521"/>
    <w:rsid w:val="00837E1D"/>
    <w:rsid w:val="00840723"/>
    <w:rsid w:val="00857F21"/>
    <w:rsid w:val="00861FD8"/>
    <w:rsid w:val="008A24BF"/>
    <w:rsid w:val="008B3141"/>
    <w:rsid w:val="008B484C"/>
    <w:rsid w:val="008C41F6"/>
    <w:rsid w:val="008D040C"/>
    <w:rsid w:val="008D4072"/>
    <w:rsid w:val="008F05C1"/>
    <w:rsid w:val="00902114"/>
    <w:rsid w:val="009130D6"/>
    <w:rsid w:val="00915FB9"/>
    <w:rsid w:val="00923231"/>
    <w:rsid w:val="009262A7"/>
    <w:rsid w:val="00954B62"/>
    <w:rsid w:val="00956133"/>
    <w:rsid w:val="00965D52"/>
    <w:rsid w:val="00972AD2"/>
    <w:rsid w:val="00974A38"/>
    <w:rsid w:val="00976830"/>
    <w:rsid w:val="009860C8"/>
    <w:rsid w:val="009A3508"/>
    <w:rsid w:val="009A6D6C"/>
    <w:rsid w:val="009B1E36"/>
    <w:rsid w:val="009B4A61"/>
    <w:rsid w:val="009C26EC"/>
    <w:rsid w:val="009D65C8"/>
    <w:rsid w:val="00A02BB9"/>
    <w:rsid w:val="00A16C3A"/>
    <w:rsid w:val="00A363DC"/>
    <w:rsid w:val="00A40BEC"/>
    <w:rsid w:val="00A40D97"/>
    <w:rsid w:val="00A53872"/>
    <w:rsid w:val="00A568D7"/>
    <w:rsid w:val="00A731A7"/>
    <w:rsid w:val="00A73DF5"/>
    <w:rsid w:val="00A8710C"/>
    <w:rsid w:val="00AA1D3A"/>
    <w:rsid w:val="00AB66DD"/>
    <w:rsid w:val="00AB7997"/>
    <w:rsid w:val="00AC3746"/>
    <w:rsid w:val="00AC4216"/>
    <w:rsid w:val="00AC505C"/>
    <w:rsid w:val="00AD3E53"/>
    <w:rsid w:val="00AE6351"/>
    <w:rsid w:val="00AF3C12"/>
    <w:rsid w:val="00B114E7"/>
    <w:rsid w:val="00B144C2"/>
    <w:rsid w:val="00B17DC6"/>
    <w:rsid w:val="00B30C01"/>
    <w:rsid w:val="00B324A7"/>
    <w:rsid w:val="00B50CCC"/>
    <w:rsid w:val="00B5379F"/>
    <w:rsid w:val="00B5501B"/>
    <w:rsid w:val="00B55999"/>
    <w:rsid w:val="00B75D4A"/>
    <w:rsid w:val="00B82FD2"/>
    <w:rsid w:val="00B97D31"/>
    <w:rsid w:val="00B97FE9"/>
    <w:rsid w:val="00BA1335"/>
    <w:rsid w:val="00BA7FAC"/>
    <w:rsid w:val="00BC0BE4"/>
    <w:rsid w:val="00BC2217"/>
    <w:rsid w:val="00BD0DC8"/>
    <w:rsid w:val="00C00E55"/>
    <w:rsid w:val="00C02091"/>
    <w:rsid w:val="00C31AAE"/>
    <w:rsid w:val="00C3472F"/>
    <w:rsid w:val="00C35492"/>
    <w:rsid w:val="00C50314"/>
    <w:rsid w:val="00C54093"/>
    <w:rsid w:val="00C633E4"/>
    <w:rsid w:val="00C765D6"/>
    <w:rsid w:val="00C80496"/>
    <w:rsid w:val="00C83DDD"/>
    <w:rsid w:val="00C9091B"/>
    <w:rsid w:val="00C95CFA"/>
    <w:rsid w:val="00CA6ED9"/>
    <w:rsid w:val="00CB04B1"/>
    <w:rsid w:val="00CC7136"/>
    <w:rsid w:val="00CD1E7B"/>
    <w:rsid w:val="00CF3851"/>
    <w:rsid w:val="00CF4D31"/>
    <w:rsid w:val="00D02CB5"/>
    <w:rsid w:val="00D03A3B"/>
    <w:rsid w:val="00D13B24"/>
    <w:rsid w:val="00D42A43"/>
    <w:rsid w:val="00D44771"/>
    <w:rsid w:val="00D477BA"/>
    <w:rsid w:val="00D50807"/>
    <w:rsid w:val="00D57D9A"/>
    <w:rsid w:val="00D64BC7"/>
    <w:rsid w:val="00D66DD4"/>
    <w:rsid w:val="00D76708"/>
    <w:rsid w:val="00D94C2C"/>
    <w:rsid w:val="00D97118"/>
    <w:rsid w:val="00D97FEC"/>
    <w:rsid w:val="00DB0CB7"/>
    <w:rsid w:val="00DB1352"/>
    <w:rsid w:val="00DB5CA3"/>
    <w:rsid w:val="00DB75B4"/>
    <w:rsid w:val="00DB768D"/>
    <w:rsid w:val="00DE2507"/>
    <w:rsid w:val="00DF59BD"/>
    <w:rsid w:val="00E01E7B"/>
    <w:rsid w:val="00E170DE"/>
    <w:rsid w:val="00E1798C"/>
    <w:rsid w:val="00E2080C"/>
    <w:rsid w:val="00E31F3A"/>
    <w:rsid w:val="00E34796"/>
    <w:rsid w:val="00E4431D"/>
    <w:rsid w:val="00E44B77"/>
    <w:rsid w:val="00E519D4"/>
    <w:rsid w:val="00E551BE"/>
    <w:rsid w:val="00E62203"/>
    <w:rsid w:val="00E661EE"/>
    <w:rsid w:val="00EA5B83"/>
    <w:rsid w:val="00EB0E02"/>
    <w:rsid w:val="00EC435B"/>
    <w:rsid w:val="00EC468C"/>
    <w:rsid w:val="00EC6469"/>
    <w:rsid w:val="00EE3F20"/>
    <w:rsid w:val="00EF6C2B"/>
    <w:rsid w:val="00F01C22"/>
    <w:rsid w:val="00F02F7E"/>
    <w:rsid w:val="00F11472"/>
    <w:rsid w:val="00F144CC"/>
    <w:rsid w:val="00F314BA"/>
    <w:rsid w:val="00F35DEC"/>
    <w:rsid w:val="00F535AC"/>
    <w:rsid w:val="00F80482"/>
    <w:rsid w:val="00F80CF8"/>
    <w:rsid w:val="00F872AF"/>
    <w:rsid w:val="00F92BB4"/>
    <w:rsid w:val="00F97414"/>
    <w:rsid w:val="00FB2D89"/>
    <w:rsid w:val="00FB66E1"/>
    <w:rsid w:val="00FD6DD2"/>
    <w:rsid w:val="00FE2D7D"/>
    <w:rsid w:val="00FE38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D8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C4216"/>
    <w:pPr>
      <w:ind w:firstLineChars="200" w:firstLine="420"/>
    </w:pPr>
  </w:style>
  <w:style w:type="paragraph" w:styleId="Header">
    <w:name w:val="header"/>
    <w:basedOn w:val="Normal"/>
    <w:link w:val="HeaderChar"/>
    <w:uiPriority w:val="99"/>
    <w:semiHidden/>
    <w:rsid w:val="00AF3C1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F3C12"/>
    <w:rPr>
      <w:rFonts w:cs="Times New Roman"/>
      <w:sz w:val="18"/>
      <w:szCs w:val="18"/>
    </w:rPr>
  </w:style>
  <w:style w:type="paragraph" w:styleId="Footer">
    <w:name w:val="footer"/>
    <w:basedOn w:val="Normal"/>
    <w:link w:val="FooterChar"/>
    <w:uiPriority w:val="99"/>
    <w:rsid w:val="00AF3C1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F3C12"/>
    <w:rPr>
      <w:rFonts w:cs="Times New Roman"/>
      <w:sz w:val="18"/>
      <w:szCs w:val="18"/>
    </w:rPr>
  </w:style>
  <w:style w:type="paragraph" w:styleId="TOC1">
    <w:name w:val="toc 1"/>
    <w:basedOn w:val="Normal"/>
    <w:next w:val="Normal"/>
    <w:autoRedefine/>
    <w:uiPriority w:val="99"/>
    <w:rsid w:val="006F5E67"/>
    <w:pPr>
      <w:widowControl/>
      <w:tabs>
        <w:tab w:val="right" w:leader="dot" w:pos="8296"/>
      </w:tabs>
      <w:spacing w:after="100" w:line="320" w:lineRule="exact"/>
      <w:jc w:val="left"/>
    </w:pPr>
    <w:rPr>
      <w:kern w:val="0"/>
      <w:sz w:val="22"/>
    </w:rPr>
  </w:style>
  <w:style w:type="paragraph" w:styleId="BodyTextIndent">
    <w:name w:val="Body Text Indent"/>
    <w:basedOn w:val="Normal"/>
    <w:link w:val="BodyTextIndentChar"/>
    <w:uiPriority w:val="99"/>
    <w:rsid w:val="00DB1352"/>
    <w:pPr>
      <w:snapToGrid w:val="0"/>
      <w:spacing w:before="100" w:after="100" w:line="480" w:lineRule="exact"/>
      <w:ind w:firstLineChars="200" w:firstLine="600"/>
    </w:pPr>
    <w:rPr>
      <w:rFonts w:ascii="仿宋_GB2312" w:eastAsia="仿宋_GB2312" w:hAnsi="Times New Roman"/>
      <w:color w:val="000000"/>
      <w:sz w:val="30"/>
      <w:szCs w:val="21"/>
    </w:rPr>
  </w:style>
  <w:style w:type="character" w:customStyle="1" w:styleId="BodyTextIndentChar">
    <w:name w:val="Body Text Indent Char"/>
    <w:basedOn w:val="DefaultParagraphFont"/>
    <w:link w:val="BodyTextIndent"/>
    <w:uiPriority w:val="99"/>
    <w:semiHidden/>
    <w:locked/>
    <w:rsid w:val="00585527"/>
    <w:rPr>
      <w:rFonts w:cs="Times New Roman"/>
    </w:rPr>
  </w:style>
  <w:style w:type="paragraph" w:styleId="BalloonText">
    <w:name w:val="Balloon Text"/>
    <w:basedOn w:val="Normal"/>
    <w:link w:val="BalloonTextChar"/>
    <w:uiPriority w:val="99"/>
    <w:semiHidden/>
    <w:rsid w:val="003D3057"/>
    <w:rPr>
      <w:sz w:val="18"/>
      <w:szCs w:val="18"/>
    </w:rPr>
  </w:style>
  <w:style w:type="character" w:customStyle="1" w:styleId="BalloonTextChar">
    <w:name w:val="Balloon Text Char"/>
    <w:basedOn w:val="DefaultParagraphFont"/>
    <w:link w:val="BalloonText"/>
    <w:uiPriority w:val="99"/>
    <w:semiHidden/>
    <w:locked/>
    <w:rsid w:val="003D305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380</TotalTime>
  <Pages>4</Pages>
  <Words>341</Words>
  <Characters>1950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回眸百年辉煌  展望世纪华章</dc:title>
  <dc:subject/>
  <dc:creator>DADI</dc:creator>
  <cp:keywords/>
  <dc:description/>
  <cp:lastModifiedBy>微软用户</cp:lastModifiedBy>
  <cp:revision>41</cp:revision>
  <cp:lastPrinted>2012-11-01T15:34:00Z</cp:lastPrinted>
  <dcterms:created xsi:type="dcterms:W3CDTF">2012-09-24T09:13:00Z</dcterms:created>
  <dcterms:modified xsi:type="dcterms:W3CDTF">2011-11-09T02:36:00Z</dcterms:modified>
</cp:coreProperties>
</file>